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E04" w:rsidRDefault="00E66E04" w:rsidP="00E66E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JOHNSON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E66E04" w:rsidRDefault="00E66E04" w:rsidP="00E66E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6E04" w:rsidRDefault="00E66E04" w:rsidP="00E66E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6E04" w:rsidRDefault="00E66E04" w:rsidP="00E66E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held a </w:t>
      </w:r>
      <w:proofErr w:type="spellStart"/>
      <w:r>
        <w:rPr>
          <w:rFonts w:ascii="Times New Roman" w:hAnsi="Times New Roman" w:cs="Times New Roman"/>
          <w:sz w:val="24"/>
          <w:szCs w:val="24"/>
        </w:rPr>
        <w:t>burgage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or a tenement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Egremont</w:t>
      </w:r>
      <w:proofErr w:type="spellEnd"/>
      <w:r>
        <w:rPr>
          <w:rFonts w:ascii="Times New Roman" w:hAnsi="Times New Roman" w:cs="Times New Roman"/>
          <w:sz w:val="24"/>
          <w:szCs w:val="24"/>
        </w:rPr>
        <w:t>, Cumberland.</w:t>
      </w:r>
    </w:p>
    <w:p w:rsidR="00E66E04" w:rsidRDefault="00E66E04" w:rsidP="00E66E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D5BE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21-72)</w:t>
      </w:r>
    </w:p>
    <w:p w:rsidR="00E66E04" w:rsidRDefault="00E66E04" w:rsidP="00E66E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6E04" w:rsidRDefault="00E66E04" w:rsidP="00E66E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E66E04" w:rsidRDefault="00E66E04" w:rsidP="00E66E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  <w:bookmarkStart w:id="0" w:name="_GoBack"/>
      <w:bookmarkEnd w:id="0"/>
    </w:p>
    <w:sectPr w:rsidR="00DD5B8A" w:rsidRPr="00E66E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E04" w:rsidRDefault="00E66E04" w:rsidP="00564E3C">
      <w:pPr>
        <w:spacing w:after="0" w:line="240" w:lineRule="auto"/>
      </w:pPr>
      <w:r>
        <w:separator/>
      </w:r>
    </w:p>
  </w:endnote>
  <w:endnote w:type="continuationSeparator" w:id="0">
    <w:p w:rsidR="00E66E04" w:rsidRDefault="00E66E0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66E04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E04" w:rsidRDefault="00E66E04" w:rsidP="00564E3C">
      <w:pPr>
        <w:spacing w:after="0" w:line="240" w:lineRule="auto"/>
      </w:pPr>
      <w:r>
        <w:separator/>
      </w:r>
    </w:p>
  </w:footnote>
  <w:footnote w:type="continuationSeparator" w:id="0">
    <w:p w:rsidR="00E66E04" w:rsidRDefault="00E66E0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E04"/>
    <w:rsid w:val="00372DC6"/>
    <w:rsid w:val="00564E3C"/>
    <w:rsid w:val="0064591D"/>
    <w:rsid w:val="00DD5B8A"/>
    <w:rsid w:val="00E66E04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C2F1C"/>
  <w15:chartTrackingRefBased/>
  <w15:docId w15:val="{6B66AAD9-A275-42DB-AE86-27B7D9A08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E66E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2015-10-24T20:04:00Z</dcterms:created>
  <dcterms:modified xsi:type="dcterms:W3CDTF">2015-10-24T20:05:00Z</dcterms:modified>
</cp:coreProperties>
</file>